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657D6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SWAYN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8048B9A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16C6B22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56EF89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304219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0F647F11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D6B7BAE" w14:textId="77777777" w:rsidR="009F6E3D" w:rsidRDefault="009F6E3D" w:rsidP="009F6E3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F748725" w14:textId="77777777" w:rsidR="009F6E3D" w:rsidRDefault="009F6E3D" w:rsidP="009F6E3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4717479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8E4496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FEA076E" w14:textId="77777777" w:rsidR="009F6E3D" w:rsidRDefault="009F6E3D" w:rsidP="009F6E3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November 2022</w:t>
      </w:r>
    </w:p>
    <w:p w14:paraId="5BF655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86C3" w14:textId="77777777" w:rsidR="009F6E3D" w:rsidRDefault="009F6E3D" w:rsidP="009139A6">
      <w:r>
        <w:separator/>
      </w:r>
    </w:p>
  </w:endnote>
  <w:endnote w:type="continuationSeparator" w:id="0">
    <w:p w14:paraId="3D2272FF" w14:textId="77777777" w:rsidR="009F6E3D" w:rsidRDefault="009F6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B0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4A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7A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1276" w14:textId="77777777" w:rsidR="009F6E3D" w:rsidRDefault="009F6E3D" w:rsidP="009139A6">
      <w:r>
        <w:separator/>
      </w:r>
    </w:p>
  </w:footnote>
  <w:footnote w:type="continuationSeparator" w:id="0">
    <w:p w14:paraId="4D2DB674" w14:textId="77777777" w:rsidR="009F6E3D" w:rsidRDefault="009F6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3B4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A42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F1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3D"/>
    <w:rsid w:val="000666E0"/>
    <w:rsid w:val="002510B7"/>
    <w:rsid w:val="005C130B"/>
    <w:rsid w:val="00826F5C"/>
    <w:rsid w:val="009139A6"/>
    <w:rsid w:val="009448BB"/>
    <w:rsid w:val="00947624"/>
    <w:rsid w:val="009F6E3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84D91"/>
  <w15:chartTrackingRefBased/>
  <w15:docId w15:val="{CA3911EB-B596-418D-9B2F-5BF6001F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2022-12-15T21:31:00Z</dcterms:created>
  <dcterms:modified xsi:type="dcterms:W3CDTF">2022-12-15T21:32:00Z</dcterms:modified>
</cp:coreProperties>
</file>